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0CE48" w14:textId="77777777" w:rsidR="003B2C3B" w:rsidRDefault="003B2C3B" w:rsidP="003B2C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FERRUS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39568563" w14:textId="77777777" w:rsidR="003B2C3B" w:rsidRDefault="003B2C3B" w:rsidP="003B2C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14:paraId="4747E9A7" w14:textId="77777777" w:rsidR="003B2C3B" w:rsidRDefault="003B2C3B" w:rsidP="003B2C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DB7879" w14:textId="77777777" w:rsidR="003B2C3B" w:rsidRDefault="003B2C3B" w:rsidP="003B2C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A97466" w14:textId="77777777" w:rsidR="003B2C3B" w:rsidRDefault="003B2C3B" w:rsidP="003B2C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Jun.</w:t>
      </w: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Henry Waterson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Birstone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gifted his goods and chattels to him,</w:t>
      </w:r>
    </w:p>
    <w:p w14:paraId="51E360F8" w14:textId="77777777" w:rsidR="003B2C3B" w:rsidRDefault="003B2C3B" w:rsidP="003B2C3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Edmund Story, Bishop of Carlisle(q.v.),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Chauntre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Edmund </w:t>
      </w:r>
      <w:proofErr w:type="spellStart"/>
      <w:r>
        <w:rPr>
          <w:rFonts w:ascii="Times New Roman" w:hAnsi="Times New Roman" w:cs="Times New Roman"/>
          <w:sz w:val="24"/>
          <w:szCs w:val="24"/>
        </w:rPr>
        <w:t>Spendlove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B0BE3EF" w14:textId="77777777" w:rsidR="003B2C3B" w:rsidRDefault="003B2C3B" w:rsidP="003B2C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p.71)</w:t>
      </w:r>
    </w:p>
    <w:p w14:paraId="3234197F" w14:textId="77777777" w:rsidR="003B2C3B" w:rsidRDefault="003B2C3B" w:rsidP="003B2C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C2F687" w14:textId="77777777" w:rsidR="003B2C3B" w:rsidRDefault="003B2C3B" w:rsidP="003B2C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786745" w14:textId="77777777" w:rsidR="003B2C3B" w:rsidRDefault="003B2C3B" w:rsidP="003B2C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2021</w:t>
      </w:r>
    </w:p>
    <w:p w14:paraId="5BCD2CC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C322E" w14:textId="77777777" w:rsidR="003B2C3B" w:rsidRDefault="003B2C3B" w:rsidP="009139A6">
      <w:r>
        <w:separator/>
      </w:r>
    </w:p>
  </w:endnote>
  <w:endnote w:type="continuationSeparator" w:id="0">
    <w:p w14:paraId="4542A7B3" w14:textId="77777777" w:rsidR="003B2C3B" w:rsidRDefault="003B2C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7E4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AEE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C23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3AE34B" w14:textId="77777777" w:rsidR="003B2C3B" w:rsidRDefault="003B2C3B" w:rsidP="009139A6">
      <w:r>
        <w:separator/>
      </w:r>
    </w:p>
  </w:footnote>
  <w:footnote w:type="continuationSeparator" w:id="0">
    <w:p w14:paraId="7F9A0ACB" w14:textId="77777777" w:rsidR="003B2C3B" w:rsidRDefault="003B2C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4EA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DEB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2E9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3B"/>
    <w:rsid w:val="000666E0"/>
    <w:rsid w:val="002510B7"/>
    <w:rsid w:val="003B2C3B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8B53C"/>
  <w15:chartTrackingRefBased/>
  <w15:docId w15:val="{8B023FDB-5187-42EA-A9E0-F3A4753CF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2021-03-04T21:36:00Z</dcterms:created>
  <dcterms:modified xsi:type="dcterms:W3CDTF">2021-03-04T21:36:00Z</dcterms:modified>
</cp:coreProperties>
</file>